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9298" w14:textId="52E9CF22" w:rsidR="00BA00AB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RUSSELL</w:t>
      </w:r>
      <w:r>
        <w:rPr>
          <w:rFonts w:ascii="Times New Roman" w:hAnsi="Times New Roman" w:cs="Times New Roman"/>
          <w:sz w:val="24"/>
          <w:szCs w:val="24"/>
        </w:rPr>
        <w:t xml:space="preserve">      (d.1505-6)</w:t>
      </w:r>
    </w:p>
    <w:p w14:paraId="6EBC1AA0" w14:textId="69957C18" w:rsidR="00521F96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the church of the Grey Friars, York.</w:t>
      </w:r>
    </w:p>
    <w:p w14:paraId="26C6A167" w14:textId="2D2AA97C" w:rsidR="00521F96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B4D54F" w14:textId="2C681AAE" w:rsidR="00521F96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D45D07" w14:textId="332645ED" w:rsidR="00521F96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Aug.1505</w:t>
      </w:r>
      <w:r>
        <w:rPr>
          <w:rFonts w:ascii="Times New Roman" w:hAnsi="Times New Roman" w:cs="Times New Roman"/>
          <w:sz w:val="24"/>
          <w:szCs w:val="24"/>
        </w:rPr>
        <w:tab/>
        <w:t>She made her Will.    (W.Y.R. p.142)</w:t>
      </w:r>
    </w:p>
    <w:p w14:paraId="5E555815" w14:textId="4032444E" w:rsidR="00521F96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Sep.1506</w:t>
      </w:r>
      <w:r>
        <w:rPr>
          <w:rFonts w:ascii="Times New Roman" w:hAnsi="Times New Roman" w:cs="Times New Roman"/>
          <w:sz w:val="24"/>
          <w:szCs w:val="24"/>
        </w:rPr>
        <w:tab/>
        <w:t>Probate of her Will.    (ibid.)</w:t>
      </w:r>
    </w:p>
    <w:p w14:paraId="637333AF" w14:textId="5592A820" w:rsidR="00521F96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8AE83" w14:textId="5D5BBE17" w:rsidR="00521F96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9864C7" w14:textId="56B78847" w:rsidR="00521F96" w:rsidRPr="00521F96" w:rsidRDefault="00521F9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521F96" w:rsidRPr="00521F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B2F0F" w14:textId="77777777" w:rsidR="00521F96" w:rsidRDefault="00521F96" w:rsidP="009139A6">
      <w:r>
        <w:separator/>
      </w:r>
    </w:p>
  </w:endnote>
  <w:endnote w:type="continuationSeparator" w:id="0">
    <w:p w14:paraId="03CBD30C" w14:textId="77777777" w:rsidR="00521F96" w:rsidRDefault="00521F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443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46B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D0D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9EB2" w14:textId="77777777" w:rsidR="00521F96" w:rsidRDefault="00521F96" w:rsidP="009139A6">
      <w:r>
        <w:separator/>
      </w:r>
    </w:p>
  </w:footnote>
  <w:footnote w:type="continuationSeparator" w:id="0">
    <w:p w14:paraId="1CFEAEB2" w14:textId="77777777" w:rsidR="00521F96" w:rsidRDefault="00521F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EE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B0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A4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F96"/>
    <w:rsid w:val="000666E0"/>
    <w:rsid w:val="002510B7"/>
    <w:rsid w:val="00521F9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CD82E"/>
  <w15:chartTrackingRefBased/>
  <w15:docId w15:val="{4FC52447-9A24-4934-BEB3-D83084870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2021-11-28T10:06:00Z</dcterms:created>
  <dcterms:modified xsi:type="dcterms:W3CDTF">2021-11-28T10:08:00Z</dcterms:modified>
</cp:coreProperties>
</file>